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38" w:rsidRDefault="00B72638" w:rsidP="00D610E2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B7263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B72638" w:rsidRDefault="00B72638" w:rsidP="00FA700C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PRAKTYKA ZAWODOWA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PRAKTYKA ASYSTENCKA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 POLSKA - NAUCZYCIELSKA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 / 3</w:t>
            </w:r>
          </w:p>
        </w:tc>
        <w:tc>
          <w:tcPr>
            <w:tcW w:w="3173" w:type="dxa"/>
            <w:gridSpan w:val="3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praktyka</w:t>
            </w:r>
          </w:p>
        </w:tc>
      </w:tr>
      <w:tr w:rsidR="00B72638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45</w:t>
            </w:r>
          </w:p>
        </w:tc>
      </w:tr>
    </w:tbl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726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72638" w:rsidRPr="005F2D5C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mgr Teresa Kubryń</w:t>
            </w:r>
          </w:p>
        </w:tc>
      </w:tr>
      <w:tr w:rsidR="00B72638">
        <w:tc>
          <w:tcPr>
            <w:tcW w:w="29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72638" w:rsidRPr="00D610E2" w:rsidRDefault="00B72638" w:rsidP="00FA700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72638">
        <w:tc>
          <w:tcPr>
            <w:tcW w:w="29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72638" w:rsidRDefault="00B72638" w:rsidP="00755EEC">
            <w:pPr>
              <w:ind w:left="466"/>
            </w:pPr>
          </w:p>
          <w:p w:rsidR="00B72638" w:rsidRPr="00946CFB" w:rsidRDefault="00B72638" w:rsidP="00FA70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zapoznanie studentów z systemem i specyfiką pracy szkoły podstawowej, celami edukacji polonistycznej, strategiami, metodami i technikami nauczania;</w:t>
            </w:r>
          </w:p>
          <w:p w:rsidR="00B72638" w:rsidRPr="00946CFB" w:rsidRDefault="00B72638" w:rsidP="00755EE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zapoznanie z dokumentacją i warsztatem pracy nauczyciela oraz obserwacja typowych modeli i typów lekcji polonistycznych; </w:t>
            </w:r>
          </w:p>
          <w:p w:rsidR="00B72638" w:rsidRPr="00946CFB" w:rsidRDefault="00B72638" w:rsidP="00755EE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obserwacja procesów rozwojowych dzieci, poznawanie ich możliwości i cech psychofizycznych oraz sposobów stymulowania ich aktywności poznawczej;</w:t>
            </w:r>
          </w:p>
          <w:p w:rsidR="00B72638" w:rsidRPr="00946CFB" w:rsidRDefault="00B72638" w:rsidP="00755EE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obserwacja sytuacji pedagogicznych, pojawiających się problemów i interakcji w relacjach nauczyciel-uczeń i uczeń-uczeń; </w:t>
            </w:r>
          </w:p>
          <w:p w:rsidR="00B72638" w:rsidRPr="00946CFB" w:rsidRDefault="00B72638" w:rsidP="00755EE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 xml:space="preserve">obserwacja działań edukacyjno-wychowawczych wspomagających samodzielność uczniów w zdobywaniu wiedzy, sprawności i umiejętności; </w:t>
            </w:r>
          </w:p>
          <w:p w:rsidR="00B72638" w:rsidRPr="00946CFB" w:rsidRDefault="00B72638" w:rsidP="00755EE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poszukiwanie własnych koncepcji prowadzenia lekcji, dostosowanie struktury lekcji do zamierzonych celów, indywidualizacja nauczania: praca z uczniem zdolnym i słabym;</w:t>
            </w:r>
          </w:p>
          <w:p w:rsidR="00B72638" w:rsidRPr="00946CFB" w:rsidRDefault="00B72638" w:rsidP="00755EE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rozwijanie umiejętności samodzielnego formułowania celów lekcji, dobierania odpowiednich metod nauczania i form pracy z klasą, dobieranie i selekcja materiału;</w:t>
            </w:r>
          </w:p>
          <w:p w:rsidR="00B72638" w:rsidRPr="00255AEF" w:rsidRDefault="00B72638" w:rsidP="00255AE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46CFB">
              <w:rPr>
                <w:sz w:val="24"/>
                <w:szCs w:val="24"/>
              </w:rPr>
              <w:t>twórcza analiza: uwzględnianie zalet i wad przeprowadzonych zajęć, samoocena, autorefleksja.</w:t>
            </w:r>
          </w:p>
          <w:p w:rsidR="00B72638" w:rsidRDefault="00B72638" w:rsidP="0004713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z przedmiotów: psychologia, psychologia rozwoju człowieka, psychologia zachowań, pedagogika, podstawy dydaktyki, komunikacja interpersonalna, metodyka naucz. J. polskiego s. II.</w:t>
            </w:r>
          </w:p>
        </w:tc>
      </w:tr>
    </w:tbl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888"/>
        <w:gridCol w:w="7612"/>
        <w:gridCol w:w="1505"/>
      </w:tblGrid>
      <w:tr w:rsidR="00B72638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B72638">
        <w:trPr>
          <w:cantSplit/>
        </w:trPr>
        <w:tc>
          <w:tcPr>
            <w:tcW w:w="888" w:type="dxa"/>
            <w:tcBorders>
              <w:top w:val="single" w:sz="12" w:space="0" w:color="auto"/>
              <w:bottom w:val="nil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61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505" w:type="dxa"/>
            <w:tcBorders>
              <w:top w:val="single" w:sz="1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D257E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Posiada wiedzę z zakresu ogólnej struktury organizacyjnej oraz systemu dydaktyczno-wychowawczego szkoły podstawowej</w:t>
            </w:r>
          </w:p>
        </w:tc>
        <w:tc>
          <w:tcPr>
            <w:tcW w:w="1505" w:type="dxa"/>
            <w:vAlign w:val="center"/>
          </w:tcPr>
          <w:p w:rsidR="00B72638" w:rsidRDefault="00B72638" w:rsidP="00C31DF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K_W16/1g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304B8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warunki pracy pedagogicznej i wychowawczej nauczyciela na lekcjach i poza nimi</w:t>
            </w:r>
          </w:p>
        </w:tc>
        <w:tc>
          <w:tcPr>
            <w:tcW w:w="1505" w:type="dxa"/>
            <w:vAlign w:val="center"/>
          </w:tcPr>
          <w:p w:rsidR="00B72638" w:rsidRDefault="00B72638" w:rsidP="00946CF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 /1e/2h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151B8F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Posiada wiedzę z zakresu psychologii i pedagogiki niezbędną do planowania i projektowania działań dydaktycznych, z uwzględnieniem prawidłowości i nieprawidłowości rozwojowych dzieci i młodzieży</w:t>
            </w:r>
          </w:p>
        </w:tc>
        <w:tc>
          <w:tcPr>
            <w:tcW w:w="1505" w:type="dxa"/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K_W12/1a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151B8F">
            <w:pPr>
              <w:rPr>
                <w:rFonts w:ascii="Cambria" w:hAnsi="Cambria" w:cs="Cambria"/>
                <w:sz w:val="24"/>
                <w:szCs w:val="24"/>
                <w:highlight w:val="yellow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505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K_U14</w:t>
            </w:r>
          </w:p>
          <w:p w:rsidR="00B72638" w:rsidRPr="00F1708B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  <w:highlight w:val="yellow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/2d/2h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F1708B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 xml:space="preserve">Określa i definiuje cele i treści kształcenia w ramach przygotowywania scenariuszy lekcji </w:t>
            </w:r>
            <w:r>
              <w:rPr>
                <w:rFonts w:ascii="Cambria" w:hAnsi="Cambria" w:cs="Cambria"/>
                <w:sz w:val="24"/>
                <w:szCs w:val="24"/>
              </w:rPr>
              <w:t>języka po</w:t>
            </w:r>
            <w:r w:rsidRPr="00E609AF">
              <w:rPr>
                <w:rFonts w:ascii="Cambria" w:hAnsi="Cambria" w:cs="Cambria"/>
                <w:sz w:val="24"/>
                <w:szCs w:val="24"/>
              </w:rPr>
              <w:t>lskiego</w:t>
            </w:r>
          </w:p>
        </w:tc>
        <w:tc>
          <w:tcPr>
            <w:tcW w:w="1505" w:type="dxa"/>
            <w:vAlign w:val="center"/>
          </w:tcPr>
          <w:p w:rsidR="00B72638" w:rsidRDefault="00B72638" w:rsidP="0068384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K_U14/3f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8210F6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Obserwuje, analizuje i ocenia zdarzenia pedagogiczne w toku zajęć dydaktycznych</w:t>
            </w:r>
          </w:p>
        </w:tc>
        <w:tc>
          <w:tcPr>
            <w:tcW w:w="1505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K_U16, K_U17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/2a/2b/2c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Pr="009741C6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9741C6" w:rsidRDefault="00B72638" w:rsidP="008149A3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Stosuje wiedzę z zakresu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metodyki nauczania języka po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lskiego pozwalającą na właściwe dobieranie celów, treści i metod kształcenia w  pracy dydaktycznej</w:t>
            </w:r>
          </w:p>
        </w:tc>
        <w:tc>
          <w:tcPr>
            <w:tcW w:w="1505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K_U13, K_U16/1j/2c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Pr="009741C6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08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9741C6" w:rsidRDefault="00B72638" w:rsidP="00FD541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Samodzielnie projektuje i prowadzi lekcje j. polskiego z zakresu kształcenia kulturowo-literackiego i kulturowo-językowego</w:t>
            </w:r>
          </w:p>
        </w:tc>
        <w:tc>
          <w:tcPr>
            <w:tcW w:w="1505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K_U17/3f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Pr="009741C6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9741C6" w:rsidRDefault="00B72638" w:rsidP="002009A0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505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K_U16/2g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Pr="009741C6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9741C6" w:rsidRDefault="00B72638" w:rsidP="0008767B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 xml:space="preserve">Wykorzystując zdobytą wiedzę i dostępne źródła planuje, organizuje, kontroluje i ocenia pracę </w:t>
            </w:r>
            <w:r>
              <w:rPr>
                <w:rFonts w:ascii="Cambria" w:hAnsi="Cambria" w:cs="Cambria"/>
                <w:sz w:val="24"/>
                <w:szCs w:val="24"/>
              </w:rPr>
              <w:t>uczniów na lekcjach języka po</w:t>
            </w:r>
            <w:r w:rsidRPr="009741C6">
              <w:rPr>
                <w:rFonts w:ascii="Cambria" w:hAnsi="Cambria" w:cs="Cambria"/>
                <w:sz w:val="24"/>
                <w:szCs w:val="24"/>
              </w:rPr>
              <w:t xml:space="preserve">lskiego, </w:t>
            </w:r>
          </w:p>
        </w:tc>
        <w:tc>
          <w:tcPr>
            <w:tcW w:w="1505" w:type="dxa"/>
            <w:vAlign w:val="center"/>
          </w:tcPr>
          <w:p w:rsidR="00B72638" w:rsidRDefault="00B72638" w:rsidP="0008767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K_U17,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K_K04/3e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Pr="009741C6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11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9741C6" w:rsidRDefault="00B72638" w:rsidP="0008767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Stosuje różnorodne metody kształcenia, techniki nauczania i środki dydaktyczne wspomagające uczniów w zdobywaniu wiedzy i umiejętności oraz motywujące ich do samodzielnej pracy</w:t>
            </w:r>
          </w:p>
        </w:tc>
        <w:tc>
          <w:tcPr>
            <w:tcW w:w="1505" w:type="dxa"/>
            <w:vAlign w:val="center"/>
          </w:tcPr>
          <w:p w:rsidR="00B72638" w:rsidRDefault="00B72638" w:rsidP="0008767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K_U17/2h/2j</w:t>
            </w:r>
          </w:p>
        </w:tc>
      </w:tr>
      <w:tr w:rsidR="00B72638">
        <w:trPr>
          <w:cantSplit/>
        </w:trPr>
        <w:tc>
          <w:tcPr>
            <w:tcW w:w="888" w:type="dxa"/>
            <w:tcBorders>
              <w:bottom w:val="nil"/>
            </w:tcBorders>
            <w:vAlign w:val="center"/>
          </w:tcPr>
          <w:p w:rsidR="00B72638" w:rsidRPr="009741C6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612" w:type="dxa"/>
            <w:tcBorders>
              <w:bottom w:val="nil"/>
              <w:right w:val="nil"/>
            </w:tcBorders>
          </w:tcPr>
          <w:p w:rsidR="00B72638" w:rsidRPr="009741C6" w:rsidRDefault="00B72638" w:rsidP="0008767B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Potrafi pracowa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z uczniami, indywidualizowa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zadania i dostosowywa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 xml:space="preserve">ć 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metody i tre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ci do potrzeb i mo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ż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liwo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ci uczniów (w tym uczniów ze specjalnymi potrzebami edukacyjnymi) oraz zmian zachodz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ą</w:t>
            </w:r>
            <w:r w:rsidRPr="009741C6">
              <w:rPr>
                <w:rFonts w:ascii="Cambria" w:hAnsi="Cambria" w:cs="Cambria"/>
                <w:sz w:val="24"/>
                <w:szCs w:val="24"/>
              </w:rPr>
              <w:t xml:space="preserve">cych w </w:t>
            </w:r>
            <w:r w:rsidRPr="009741C6">
              <w:rPr>
                <w:rFonts w:ascii="Cambria" w:eastAsia="TimesNewRoman" w:hAnsi="Cambria" w:cs="Cambria"/>
                <w:sz w:val="24"/>
                <w:szCs w:val="24"/>
              </w:rPr>
              <w:t>ś</w:t>
            </w:r>
            <w:r w:rsidRPr="009741C6">
              <w:rPr>
                <w:rFonts w:ascii="Cambria" w:hAnsi="Cambria" w:cs="Cambria"/>
                <w:sz w:val="24"/>
                <w:szCs w:val="24"/>
              </w:rPr>
              <w:t>wiecie i w nauce</w:t>
            </w:r>
          </w:p>
        </w:tc>
        <w:tc>
          <w:tcPr>
            <w:tcW w:w="1505" w:type="dxa"/>
            <w:tcBorders>
              <w:bottom w:val="nil"/>
            </w:tcBorders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 2e/2k/3c</w:t>
            </w:r>
          </w:p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cantSplit/>
        </w:trPr>
        <w:tc>
          <w:tcPr>
            <w:tcW w:w="888" w:type="dxa"/>
            <w:tcBorders>
              <w:bottom w:val="nil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  <w:tc>
          <w:tcPr>
            <w:tcW w:w="7612" w:type="dxa"/>
            <w:tcBorders>
              <w:bottom w:val="nil"/>
              <w:right w:val="nil"/>
            </w:tcBorders>
          </w:tcPr>
          <w:p w:rsidR="00B72638" w:rsidRPr="00E609AF" w:rsidRDefault="00B72638" w:rsidP="000058B2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505" w:type="dxa"/>
            <w:tcBorders>
              <w:bottom w:val="nil"/>
            </w:tcBorders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K_U17,K_K02, K_K04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/2d/3a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14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0058B2">
            <w:pPr>
              <w:rPr>
                <w:rFonts w:ascii="Cambria" w:hAnsi="Cambria" w:cs="Cambria"/>
                <w:sz w:val="24"/>
                <w:szCs w:val="24"/>
              </w:rPr>
            </w:pPr>
            <w:r w:rsidRPr="009741C6">
              <w:rPr>
                <w:rFonts w:ascii="Cambria" w:hAnsi="Cambria" w:cs="Cambria"/>
                <w:sz w:val="24"/>
                <w:szCs w:val="24"/>
              </w:rPr>
              <w:t>Samodzielnie zdobywa wiedzę i rozwija swoje umiejętności profesjonalne związane z rolą nauczyciela, a także wychowawcy i opiekuna</w:t>
            </w:r>
          </w:p>
        </w:tc>
        <w:tc>
          <w:tcPr>
            <w:tcW w:w="1505" w:type="dxa"/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K_K02/2d</w:t>
            </w:r>
          </w:p>
          <w:p w:rsidR="00B72638" w:rsidRDefault="00B72638" w:rsidP="005454E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0058B2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Dyskutuje i analizuje własne i cudze działania dydaktyczne i pedagogiczne z innymi studentami i z nauczycielem-opiekunem praktyki</w:t>
            </w:r>
          </w:p>
        </w:tc>
        <w:tc>
          <w:tcPr>
            <w:tcW w:w="1505" w:type="dxa"/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K_K04/3d</w:t>
            </w: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16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591AF4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W sposób odpowiedzialny analizuje i rozwiązuje problemy pedagogiczne natury etycznej</w:t>
            </w:r>
          </w:p>
        </w:tc>
        <w:tc>
          <w:tcPr>
            <w:tcW w:w="1505" w:type="dxa"/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K_K06/3d</w:t>
            </w:r>
          </w:p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cantSplit/>
        </w:trPr>
        <w:tc>
          <w:tcPr>
            <w:tcW w:w="888" w:type="dxa"/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17</w:t>
            </w:r>
          </w:p>
        </w:tc>
        <w:tc>
          <w:tcPr>
            <w:tcW w:w="7612" w:type="dxa"/>
            <w:tcBorders>
              <w:right w:val="nil"/>
            </w:tcBorders>
          </w:tcPr>
          <w:p w:rsidR="00B72638" w:rsidRPr="00E609AF" w:rsidRDefault="00B72638" w:rsidP="00A2502C">
            <w:pPr>
              <w:rPr>
                <w:rFonts w:ascii="Cambria" w:hAnsi="Cambria" w:cs="Cambria"/>
                <w:sz w:val="24"/>
                <w:szCs w:val="24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Komunikując się z uczniami w procesie dydaktycznym i wychowawczym, w sposób świadomy kształtuje ich postawy społeczne i umiejętność współdziałania</w:t>
            </w:r>
          </w:p>
        </w:tc>
        <w:tc>
          <w:tcPr>
            <w:tcW w:w="1505" w:type="dxa"/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K_U15, K_K07/2j</w:t>
            </w:r>
          </w:p>
        </w:tc>
      </w:tr>
      <w:tr w:rsidR="00B72638">
        <w:trPr>
          <w:cantSplit/>
        </w:trPr>
        <w:tc>
          <w:tcPr>
            <w:tcW w:w="888" w:type="dxa"/>
            <w:tcBorders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  <w:tc>
          <w:tcPr>
            <w:tcW w:w="7612" w:type="dxa"/>
            <w:tcBorders>
              <w:bottom w:val="single" w:sz="12" w:space="0" w:color="auto"/>
              <w:right w:val="nil"/>
            </w:tcBorders>
          </w:tcPr>
          <w:p w:rsidR="00B72638" w:rsidRDefault="00B72638" w:rsidP="00A2502C">
            <w:pPr>
              <w:rPr>
                <w:sz w:val="23"/>
                <w:szCs w:val="23"/>
              </w:rPr>
            </w:pPr>
            <w:r w:rsidRPr="00E609AF">
              <w:rPr>
                <w:rFonts w:ascii="Cambria" w:hAnsi="Cambria" w:cs="Cambria"/>
                <w:sz w:val="24"/>
                <w:szCs w:val="24"/>
              </w:rPr>
              <w:t>Wykorzystuje tablice interaktywne i źródła internetowe oraz tworzy prezentacje multimedialne dla uczniów w celu wzbogacenia zajęć dydaktycznych o treści kulturalne i społeczne</w:t>
            </w:r>
          </w:p>
        </w:tc>
        <w:tc>
          <w:tcPr>
            <w:tcW w:w="1505" w:type="dxa"/>
            <w:tcBorders>
              <w:bottom w:val="single" w:sz="12" w:space="0" w:color="auto"/>
            </w:tcBorders>
            <w:vAlign w:val="center"/>
          </w:tcPr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K_U17</w:t>
            </w:r>
          </w:p>
          <w:p w:rsidR="00B72638" w:rsidRDefault="00B72638" w:rsidP="005454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/2d/2h</w:t>
            </w:r>
          </w:p>
        </w:tc>
      </w:tr>
    </w:tbl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72638">
        <w:tc>
          <w:tcPr>
            <w:tcW w:w="10008" w:type="dxa"/>
            <w:vAlign w:val="center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72638">
        <w:tc>
          <w:tcPr>
            <w:tcW w:w="10008" w:type="dxa"/>
            <w:shd w:val="pct15" w:color="auto" w:fill="FFFFFF"/>
          </w:tcPr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72638">
        <w:tc>
          <w:tcPr>
            <w:tcW w:w="10008" w:type="dxa"/>
          </w:tcPr>
          <w:p w:rsidR="00B72638" w:rsidRDefault="00B72638" w:rsidP="00FA70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B72638" w:rsidRDefault="00B72638" w:rsidP="00FA700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c>
          <w:tcPr>
            <w:tcW w:w="10008" w:type="dxa"/>
            <w:shd w:val="pct15" w:color="auto" w:fill="FFFFFF"/>
          </w:tcPr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B72638">
        <w:tc>
          <w:tcPr>
            <w:tcW w:w="10008" w:type="dxa"/>
          </w:tcPr>
          <w:p w:rsidR="00B72638" w:rsidRDefault="00B72638" w:rsidP="001C027C">
            <w:pPr>
              <w:rPr>
                <w:b/>
                <w:bCs/>
              </w:rPr>
            </w:pP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obserwacja i analiza struktury i przebiegu zajęć dydaktycznych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aktywne uczestnictwo w dyskusjach na temat hospitowanych zajęć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samodzielne przygotowywanie i prowadzenie pojedynczych lekcji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ind w:left="322" w:hanging="142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podejmowanie prób samodzielnego formułowania celów lekcji, dobierania odpowiednich metod nauczania i form pracy z klasą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ind w:left="322" w:hanging="216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doskonalenie umiejętności zsynchronizowania w toku lekcji czynności nauczyciela i uczniów</w:t>
            </w:r>
          </w:p>
          <w:p w:rsidR="00B72638" w:rsidRPr="00F204C5" w:rsidRDefault="00B72638" w:rsidP="005454ED">
            <w:pPr>
              <w:pStyle w:val="BodyTextIndent2"/>
              <w:ind w:left="322" w:hanging="142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  </w:t>
            </w:r>
            <w:r w:rsidRPr="00F204C5">
              <w:rPr>
                <w:rFonts w:ascii="Cambria" w:hAnsi="Cambria" w:cs="Cambria"/>
              </w:rPr>
              <w:t>dobór i stosowanie różnorodnych</w:t>
            </w:r>
            <w:r>
              <w:rPr>
                <w:rFonts w:ascii="Cambria" w:hAnsi="Cambria" w:cs="Cambria"/>
              </w:rPr>
              <w:t xml:space="preserve"> metod, technik nauczania i</w:t>
            </w:r>
            <w:r w:rsidRPr="00F204C5">
              <w:rPr>
                <w:rFonts w:ascii="Cambria" w:hAnsi="Cambria" w:cs="Cambria"/>
              </w:rPr>
              <w:t xml:space="preserve"> pomocy dydaktycznych</w:t>
            </w:r>
          </w:p>
          <w:p w:rsidR="00B72638" w:rsidRDefault="00B72638" w:rsidP="005454ED">
            <w:pPr>
              <w:pStyle w:val="BodyTextIndent2"/>
              <w:ind w:left="180" w:hanging="142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   </w:t>
            </w:r>
            <w:r w:rsidRPr="00F204C5">
              <w:rPr>
                <w:rFonts w:ascii="Cambria" w:hAnsi="Cambria" w:cs="Cambria"/>
              </w:rPr>
              <w:t>aktywna i twórcza postawa w pracy dydaktycznej – kształ</w:t>
            </w:r>
            <w:r>
              <w:rPr>
                <w:rFonts w:ascii="Cambria" w:hAnsi="Cambria" w:cs="Cambria"/>
              </w:rPr>
              <w:t>towanie umiejętności kierowania</w:t>
            </w:r>
          </w:p>
          <w:p w:rsidR="00B72638" w:rsidRPr="00F204C5" w:rsidRDefault="00B72638" w:rsidP="005454ED">
            <w:pPr>
              <w:pStyle w:val="BodyTextIndent2"/>
              <w:ind w:left="180" w:hanging="142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      </w:t>
            </w:r>
            <w:r w:rsidRPr="00F204C5">
              <w:rPr>
                <w:rFonts w:ascii="Cambria" w:hAnsi="Cambria" w:cs="Cambria"/>
              </w:rPr>
              <w:t>zespołem</w:t>
            </w:r>
          </w:p>
          <w:p w:rsidR="00B72638" w:rsidRPr="005454ED" w:rsidRDefault="00B72638" w:rsidP="005454ED">
            <w:pPr>
              <w:pStyle w:val="BodyTextIndent2"/>
              <w:ind w:left="322" w:hanging="284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-   </w:t>
            </w:r>
            <w:r w:rsidRPr="00F204C5">
              <w:rPr>
                <w:rFonts w:ascii="Cambria" w:hAnsi="Cambria" w:cs="Cambria"/>
              </w:rPr>
              <w:t>dostosowywanie technik i metod pracy do potrzeb i możliwości uczniów, w tym uczniów ze specjalnymi potrzebami edukacyjnymi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samoocena i autorefleksja</w:t>
            </w:r>
          </w:p>
          <w:p w:rsidR="00B72638" w:rsidRPr="005454ED" w:rsidRDefault="00B72638" w:rsidP="005454ED">
            <w:pPr>
              <w:numPr>
                <w:ilvl w:val="0"/>
                <w:numId w:val="3"/>
              </w:numPr>
              <w:tabs>
                <w:tab w:val="clear" w:pos="466"/>
                <w:tab w:val="num" w:pos="322"/>
              </w:tabs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prowadzenie dokumentacji praktyki</w:t>
            </w:r>
          </w:p>
          <w:p w:rsidR="00B72638" w:rsidRDefault="00B72638" w:rsidP="005454ED">
            <w:pPr>
              <w:jc w:val="both"/>
              <w:rPr>
                <w:b/>
                <w:bCs/>
              </w:rPr>
            </w:pP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c>
          <w:tcPr>
            <w:tcW w:w="10008" w:type="dxa"/>
            <w:shd w:val="pct15" w:color="auto" w:fill="FFFFFF"/>
          </w:tcPr>
          <w:p w:rsidR="00B72638" w:rsidRDefault="00B72638" w:rsidP="00FA700C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B72638">
        <w:tc>
          <w:tcPr>
            <w:tcW w:w="10008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c>
          <w:tcPr>
            <w:tcW w:w="10008" w:type="dxa"/>
            <w:shd w:val="pct15" w:color="auto" w:fill="FFFFFF"/>
          </w:tcPr>
          <w:p w:rsidR="00B72638" w:rsidRDefault="00B72638" w:rsidP="00FA700C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B72638">
        <w:tc>
          <w:tcPr>
            <w:tcW w:w="10008" w:type="dxa"/>
            <w:tcBorders>
              <w:bottom w:val="single" w:sz="12" w:space="0" w:color="auto"/>
            </w:tcBorders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7"/>
        <w:gridCol w:w="7558"/>
      </w:tblGrid>
      <w:tr w:rsidR="00B7263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c>
          <w:tcPr>
            <w:tcW w:w="2448" w:type="dxa"/>
            <w:tcBorders>
              <w:bottom w:val="single" w:sz="12" w:space="0" w:color="auto"/>
            </w:tcBorders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B72638" w:rsidRDefault="00B72638" w:rsidP="00FA700C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B72638" w:rsidRDefault="00B72638" w:rsidP="00D610E2"/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5758"/>
        <w:gridCol w:w="1800"/>
      </w:tblGrid>
      <w:tr w:rsidR="00B7263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2638" w:rsidRDefault="00B72638" w:rsidP="00FA700C">
            <w:pPr>
              <w:rPr>
                <w:sz w:val="22"/>
                <w:szCs w:val="22"/>
              </w:rPr>
            </w:pPr>
          </w:p>
          <w:p w:rsidR="00B72638" w:rsidRDefault="00B72638" w:rsidP="00FA70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B72638" w:rsidRDefault="00B72638" w:rsidP="00FA700C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72638" w:rsidRPr="005454ED" w:rsidRDefault="00B72638" w:rsidP="001C027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hospitacje lekcji prowadzonych przez doświadczonego nauczyciela w szkole podstawowej</w:t>
            </w:r>
          </w:p>
          <w:p w:rsidR="00B72638" w:rsidRPr="005454ED" w:rsidRDefault="00B72638" w:rsidP="001C027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hospitacje lekcji prowadzonych przez innego praktykanta</w:t>
            </w:r>
          </w:p>
          <w:p w:rsidR="00B72638" w:rsidRPr="005454ED" w:rsidRDefault="00B72638" w:rsidP="001C027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samodzielne przygotowanie i przeprowadzenie pojedynczych lekcji</w:t>
            </w:r>
          </w:p>
          <w:p w:rsidR="00B72638" w:rsidRPr="005454ED" w:rsidRDefault="00B72638" w:rsidP="001C027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</w:p>
          <w:p w:rsidR="00B72638" w:rsidRPr="005454ED" w:rsidRDefault="00B72638" w:rsidP="001C027C">
            <w:pPr>
              <w:pStyle w:val="ListParagraph"/>
              <w:numPr>
                <w:ilvl w:val="0"/>
                <w:numId w:val="5"/>
              </w:numPr>
              <w:rPr>
                <w:rFonts w:ascii="Cambria" w:hAnsi="Cambria" w:cs="Cambria"/>
                <w:sz w:val="24"/>
                <w:szCs w:val="24"/>
              </w:rPr>
            </w:pPr>
            <w:r w:rsidRPr="005454ED">
              <w:rPr>
                <w:rFonts w:ascii="Cambria" w:hAnsi="Cambria" w:cs="Cambria"/>
                <w:sz w:val="24"/>
                <w:szCs w:val="24"/>
              </w:rPr>
              <w:t>prowadzenie dokumentacji praktyki</w:t>
            </w:r>
          </w:p>
          <w:p w:rsidR="00B72638" w:rsidRDefault="00B72638" w:rsidP="00FA700C">
            <w:pPr>
              <w:rPr>
                <w:sz w:val="18"/>
                <w:szCs w:val="18"/>
              </w:rPr>
            </w:pPr>
          </w:p>
        </w:tc>
      </w:tr>
      <w:tr w:rsidR="00B7263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72638" w:rsidRDefault="00B72638" w:rsidP="00FA7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B72638" w:rsidRPr="006F7181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Dyskusja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B72638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01,</w:t>
            </w:r>
            <w:r>
              <w:rPr>
                <w:rFonts w:ascii="Cambria" w:hAnsi="Cambria" w:cs="Cambria"/>
                <w:sz w:val="22"/>
                <w:szCs w:val="22"/>
              </w:rPr>
              <w:t>02,09,11,14,</w:t>
            </w:r>
          </w:p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15</w:t>
            </w:r>
            <w:r>
              <w:rPr>
                <w:rFonts w:ascii="Cambria" w:hAnsi="Cambria" w:cs="Cambria"/>
                <w:sz w:val="22"/>
                <w:szCs w:val="22"/>
              </w:rPr>
              <w:t>,16</w:t>
            </w:r>
          </w:p>
        </w:tc>
      </w:tr>
      <w:tr w:rsidR="00B72638" w:rsidRPr="006F7181">
        <w:tc>
          <w:tcPr>
            <w:tcW w:w="8208" w:type="dxa"/>
            <w:gridSpan w:val="3"/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Scenariusze lekcji</w:t>
            </w:r>
          </w:p>
        </w:tc>
        <w:tc>
          <w:tcPr>
            <w:tcW w:w="1800" w:type="dxa"/>
          </w:tcPr>
          <w:p w:rsidR="00B72638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03,04,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05,07,</w:t>
            </w:r>
            <w:r>
              <w:rPr>
                <w:rFonts w:ascii="Cambria" w:hAnsi="Cambria" w:cs="Cambria"/>
                <w:sz w:val="22"/>
                <w:szCs w:val="22"/>
              </w:rPr>
              <w:t>08,</w:t>
            </w:r>
          </w:p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17</w:t>
            </w:r>
          </w:p>
        </w:tc>
      </w:tr>
      <w:tr w:rsidR="00B72638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Przygotowanie materiałów dydaktycznych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72638" w:rsidRPr="006F7181" w:rsidRDefault="00B72638" w:rsidP="000C4C1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04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,18</w:t>
            </w:r>
          </w:p>
        </w:tc>
      </w:tr>
      <w:tr w:rsidR="00B72638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 xml:space="preserve">Przeprowadzenie wymaganej liczby lekcji języka </w:t>
            </w:r>
            <w:r>
              <w:rPr>
                <w:rFonts w:ascii="Cambria" w:hAnsi="Cambria" w:cs="Cambria"/>
                <w:sz w:val="22"/>
                <w:szCs w:val="22"/>
              </w:rPr>
              <w:t>po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lskiego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72638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03,06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,08,10,11,</w:t>
            </w:r>
          </w:p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12,</w:t>
            </w:r>
            <w:r w:rsidRPr="006F7181">
              <w:rPr>
                <w:rFonts w:ascii="Cambria" w:hAnsi="Cambria" w:cs="Cambria"/>
                <w:sz w:val="22"/>
                <w:szCs w:val="22"/>
              </w:rPr>
              <w:t>16</w:t>
            </w:r>
            <w:r>
              <w:rPr>
                <w:rFonts w:ascii="Cambria" w:hAnsi="Cambria" w:cs="Cambria"/>
                <w:sz w:val="22"/>
                <w:szCs w:val="22"/>
              </w:rPr>
              <w:t>,17</w:t>
            </w:r>
          </w:p>
        </w:tc>
      </w:tr>
      <w:tr w:rsidR="00B72638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Pisemna ewaluacja lekcji obserwowanych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06,09</w:t>
            </w:r>
          </w:p>
        </w:tc>
      </w:tr>
      <w:tr w:rsidR="00B72638" w:rsidRPr="006F718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Pisemna ewaluacja własnej pracy dydaktycznej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72638" w:rsidRPr="006F7181" w:rsidRDefault="00B72638" w:rsidP="00FA700C">
            <w:pPr>
              <w:rPr>
                <w:rFonts w:ascii="Cambria" w:hAnsi="Cambria" w:cs="Cambria"/>
                <w:sz w:val="22"/>
                <w:szCs w:val="22"/>
              </w:rPr>
            </w:pPr>
            <w:r w:rsidRPr="006F7181">
              <w:rPr>
                <w:rFonts w:ascii="Cambria" w:hAnsi="Cambria" w:cs="Cambria"/>
                <w:sz w:val="22"/>
                <w:szCs w:val="22"/>
              </w:rPr>
              <w:t>06,12,13</w:t>
            </w:r>
          </w:p>
        </w:tc>
      </w:tr>
      <w:tr w:rsidR="00B7263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72638" w:rsidRDefault="00B72638" w:rsidP="00FA70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B72638" w:rsidRDefault="00B72638" w:rsidP="00FA700C">
            <w:pPr>
              <w:rPr>
                <w:sz w:val="22"/>
                <w:szCs w:val="22"/>
              </w:rPr>
            </w:pPr>
          </w:p>
          <w:p w:rsidR="00B72638" w:rsidRDefault="00B72638" w:rsidP="00FA700C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72638" w:rsidRPr="006F7181" w:rsidRDefault="00B72638" w:rsidP="00FF6CD7">
            <w:pPr>
              <w:ind w:left="124"/>
              <w:rPr>
                <w:rFonts w:ascii="Cambria" w:hAnsi="Cambria" w:cs="Cambria"/>
              </w:rPr>
            </w:pPr>
            <w:r w:rsidRPr="006F7181">
              <w:rPr>
                <w:rFonts w:ascii="Cambria" w:hAnsi="Cambria" w:cs="Cambria"/>
              </w:rPr>
              <w:t>Aby uzyskać zaliczenie</w:t>
            </w:r>
            <w:r>
              <w:rPr>
                <w:rFonts w:ascii="Cambria" w:hAnsi="Cambria" w:cs="Cambria"/>
              </w:rPr>
              <w:t>,</w:t>
            </w:r>
            <w:r w:rsidRPr="006F7181">
              <w:rPr>
                <w:rFonts w:ascii="Cambria" w:hAnsi="Cambria" w:cs="Cambria"/>
              </w:rPr>
              <w:t xml:space="preserve"> student musi odbyć 45h zajęć, przedstawić wypełnione arkusze obserwacyjne, samodzielnie przygotować i przeprowadzić kilka lekcji i dokonać ich pisemnej ewaluacji.</w:t>
            </w:r>
          </w:p>
          <w:p w:rsidR="00B72638" w:rsidRPr="006F7181" w:rsidRDefault="00B72638" w:rsidP="00755EEC">
            <w:pPr>
              <w:ind w:left="124"/>
              <w:rPr>
                <w:rFonts w:ascii="Cambria" w:hAnsi="Cambria" w:cs="Cambria"/>
              </w:rPr>
            </w:pPr>
            <w:bookmarkStart w:id="0" w:name="_GoBack"/>
            <w:bookmarkEnd w:id="0"/>
          </w:p>
          <w:p w:rsidR="00B72638" w:rsidRPr="006F7181" w:rsidRDefault="00B72638" w:rsidP="00755EEC">
            <w:pPr>
              <w:ind w:left="124"/>
              <w:rPr>
                <w:rFonts w:ascii="Cambria" w:hAnsi="Cambria" w:cs="Cambria"/>
              </w:rPr>
            </w:pPr>
            <w:r w:rsidRPr="006F7181">
              <w:rPr>
                <w:rFonts w:ascii="Cambria" w:hAnsi="Cambria" w:cs="Cambria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</w:p>
          <w:p w:rsidR="00B72638" w:rsidRPr="006F7181" w:rsidRDefault="00B72638" w:rsidP="00755EEC">
            <w:pPr>
              <w:ind w:left="124"/>
              <w:rPr>
                <w:rFonts w:ascii="Cambria" w:hAnsi="Cambria" w:cs="Cambria"/>
              </w:rPr>
            </w:pPr>
            <w:r w:rsidRPr="006F7181">
              <w:rPr>
                <w:rFonts w:ascii="Cambria" w:hAnsi="Cambria" w:cs="Cambria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  <w:p w:rsidR="00B72638" w:rsidRDefault="00B72638" w:rsidP="00755EEC">
            <w:pPr>
              <w:ind w:left="124"/>
            </w:pPr>
          </w:p>
          <w:p w:rsidR="00B72638" w:rsidRDefault="00B72638" w:rsidP="00FA700C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B72638" w:rsidRDefault="00B72638" w:rsidP="00D610E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B7263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72638">
        <w:trPr>
          <w:trHeight w:val="263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5264D">
              <w:rPr>
                <w:rFonts w:ascii="Cambria" w:hAnsi="Cambria" w:cs="Cambria"/>
                <w:sz w:val="24"/>
                <w:szCs w:val="24"/>
              </w:rPr>
              <w:t>45</w:t>
            </w: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5264D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 konspektów</w:t>
            </w:r>
          </w:p>
        </w:tc>
        <w:tc>
          <w:tcPr>
            <w:tcW w:w="5285" w:type="dxa"/>
          </w:tcPr>
          <w:p w:rsidR="00B72638" w:rsidRPr="00C5264D" w:rsidRDefault="00B72638" w:rsidP="00B47681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72638">
        <w:trPr>
          <w:trHeight w:val="262"/>
        </w:trPr>
        <w:tc>
          <w:tcPr>
            <w:tcW w:w="4723" w:type="dxa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75</w:t>
            </w:r>
          </w:p>
        </w:tc>
      </w:tr>
      <w:tr w:rsidR="00B72638">
        <w:trPr>
          <w:trHeight w:val="417"/>
        </w:trPr>
        <w:tc>
          <w:tcPr>
            <w:tcW w:w="4723" w:type="dxa"/>
            <w:shd w:val="clear" w:color="auto" w:fill="C0C0C0"/>
          </w:tcPr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B72638" w:rsidRPr="00C5264D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</w:t>
            </w:r>
          </w:p>
        </w:tc>
      </w:tr>
      <w:tr w:rsidR="00B72638">
        <w:trPr>
          <w:trHeight w:val="262"/>
        </w:trPr>
        <w:tc>
          <w:tcPr>
            <w:tcW w:w="4723" w:type="dxa"/>
            <w:shd w:val="clear" w:color="auto" w:fill="C0C0C0"/>
          </w:tcPr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B72638" w:rsidRDefault="00B72638" w:rsidP="00FA700C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2,8</w:t>
            </w:r>
          </w:p>
          <w:p w:rsidR="00B72638" w:rsidRDefault="00B72638" w:rsidP="00FA700C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(45+15+10=70)</w:t>
            </w:r>
          </w:p>
        </w:tc>
      </w:tr>
      <w:tr w:rsidR="00B72638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B72638" w:rsidRDefault="00B72638" w:rsidP="00FA700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  <w:p w:rsidR="00B72638" w:rsidRDefault="00B72638" w:rsidP="00FA700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(25)</w:t>
            </w:r>
          </w:p>
        </w:tc>
      </w:tr>
    </w:tbl>
    <w:p w:rsidR="00B72638" w:rsidRDefault="00B72638" w:rsidP="00255AEF">
      <w:pPr>
        <w:spacing w:after="200" w:line="276" w:lineRule="auto"/>
      </w:pPr>
      <w:r>
        <w:br w:type="page"/>
      </w:r>
    </w:p>
    <w:sectPr w:rsidR="00B72638" w:rsidSect="00255AEF">
      <w:pgSz w:w="11906" w:h="16838" w:code="9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7B0C"/>
    <w:multiLevelType w:val="hybridMultilevel"/>
    <w:tmpl w:val="7954F0FE"/>
    <w:lvl w:ilvl="0" w:tplc="AC722C6C"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cs="Wingdings" w:hint="default"/>
      </w:rPr>
    </w:lvl>
  </w:abstractNum>
  <w:abstractNum w:abstractNumId="3">
    <w:nsid w:val="57855F93"/>
    <w:multiLevelType w:val="hybridMultilevel"/>
    <w:tmpl w:val="A0C2A3B0"/>
    <w:lvl w:ilvl="0" w:tplc="0415000F">
      <w:start w:val="1"/>
      <w:numFmt w:val="decimal"/>
      <w:lvlText w:val="%1."/>
      <w:lvlJc w:val="left"/>
      <w:pPr>
        <w:ind w:left="1186" w:hanging="360"/>
      </w:pPr>
    </w:lvl>
    <w:lvl w:ilvl="1" w:tplc="04150019" w:tentative="1">
      <w:start w:val="1"/>
      <w:numFmt w:val="lowerLetter"/>
      <w:lvlText w:val="%2."/>
      <w:lvlJc w:val="left"/>
      <w:pPr>
        <w:ind w:left="1906" w:hanging="360"/>
      </w:pPr>
    </w:lvl>
    <w:lvl w:ilvl="2" w:tplc="0415001B" w:tentative="1">
      <w:start w:val="1"/>
      <w:numFmt w:val="lowerRoman"/>
      <w:lvlText w:val="%3."/>
      <w:lvlJc w:val="right"/>
      <w:pPr>
        <w:ind w:left="2626" w:hanging="180"/>
      </w:pPr>
    </w:lvl>
    <w:lvl w:ilvl="3" w:tplc="0415000F" w:tentative="1">
      <w:start w:val="1"/>
      <w:numFmt w:val="decimal"/>
      <w:lvlText w:val="%4."/>
      <w:lvlJc w:val="left"/>
      <w:pPr>
        <w:ind w:left="3346" w:hanging="360"/>
      </w:pPr>
    </w:lvl>
    <w:lvl w:ilvl="4" w:tplc="04150019" w:tentative="1">
      <w:start w:val="1"/>
      <w:numFmt w:val="lowerLetter"/>
      <w:lvlText w:val="%5."/>
      <w:lvlJc w:val="left"/>
      <w:pPr>
        <w:ind w:left="4066" w:hanging="360"/>
      </w:pPr>
    </w:lvl>
    <w:lvl w:ilvl="5" w:tplc="0415001B" w:tentative="1">
      <w:start w:val="1"/>
      <w:numFmt w:val="lowerRoman"/>
      <w:lvlText w:val="%6."/>
      <w:lvlJc w:val="right"/>
      <w:pPr>
        <w:ind w:left="4786" w:hanging="180"/>
      </w:pPr>
    </w:lvl>
    <w:lvl w:ilvl="6" w:tplc="0415000F" w:tentative="1">
      <w:start w:val="1"/>
      <w:numFmt w:val="decimal"/>
      <w:lvlText w:val="%7."/>
      <w:lvlJc w:val="left"/>
      <w:pPr>
        <w:ind w:left="5506" w:hanging="360"/>
      </w:pPr>
    </w:lvl>
    <w:lvl w:ilvl="7" w:tplc="04150019" w:tentative="1">
      <w:start w:val="1"/>
      <w:numFmt w:val="lowerLetter"/>
      <w:lvlText w:val="%8."/>
      <w:lvlJc w:val="left"/>
      <w:pPr>
        <w:ind w:left="6226" w:hanging="360"/>
      </w:pPr>
    </w:lvl>
    <w:lvl w:ilvl="8" w:tplc="0415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4">
    <w:nsid w:val="66EE0B7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5C5A9E"/>
    <w:multiLevelType w:val="hybridMultilevel"/>
    <w:tmpl w:val="0CA68218"/>
    <w:lvl w:ilvl="0" w:tplc="896A3C34">
      <w:start w:val="1"/>
      <w:numFmt w:val="decimal"/>
      <w:lvlText w:val="%1."/>
      <w:lvlJc w:val="left"/>
      <w:pPr>
        <w:tabs>
          <w:tab w:val="num" w:pos="484"/>
        </w:tabs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4"/>
        </w:tabs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4"/>
        </w:tabs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4"/>
        </w:tabs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4"/>
        </w:tabs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4"/>
        </w:tabs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4"/>
        </w:tabs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4"/>
        </w:tabs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4"/>
        </w:tabs>
        <w:ind w:left="6244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0E2"/>
    <w:rsid w:val="000058B2"/>
    <w:rsid w:val="00047138"/>
    <w:rsid w:val="00067F49"/>
    <w:rsid w:val="0008767B"/>
    <w:rsid w:val="000950FA"/>
    <w:rsid w:val="0009737D"/>
    <w:rsid w:val="000C4C1F"/>
    <w:rsid w:val="000E422B"/>
    <w:rsid w:val="00100FC2"/>
    <w:rsid w:val="00151B8F"/>
    <w:rsid w:val="00175337"/>
    <w:rsid w:val="001A7F73"/>
    <w:rsid w:val="001C027C"/>
    <w:rsid w:val="001F4096"/>
    <w:rsid w:val="002009A0"/>
    <w:rsid w:val="002352F0"/>
    <w:rsid w:val="0024505C"/>
    <w:rsid w:val="002517E0"/>
    <w:rsid w:val="00255AEF"/>
    <w:rsid w:val="002B45FB"/>
    <w:rsid w:val="002C291A"/>
    <w:rsid w:val="002C6E4D"/>
    <w:rsid w:val="002D0682"/>
    <w:rsid w:val="00304B85"/>
    <w:rsid w:val="003E30DA"/>
    <w:rsid w:val="00403CA3"/>
    <w:rsid w:val="004245AF"/>
    <w:rsid w:val="00453C5E"/>
    <w:rsid w:val="00465185"/>
    <w:rsid w:val="004C51B2"/>
    <w:rsid w:val="0051391C"/>
    <w:rsid w:val="005454ED"/>
    <w:rsid w:val="00591AF4"/>
    <w:rsid w:val="005B1227"/>
    <w:rsid w:val="005B6E04"/>
    <w:rsid w:val="005D1CD9"/>
    <w:rsid w:val="005D2AF2"/>
    <w:rsid w:val="005D476D"/>
    <w:rsid w:val="005F2D5C"/>
    <w:rsid w:val="00627C6C"/>
    <w:rsid w:val="0064400A"/>
    <w:rsid w:val="0068384D"/>
    <w:rsid w:val="006E174D"/>
    <w:rsid w:val="006F56DF"/>
    <w:rsid w:val="006F7181"/>
    <w:rsid w:val="007012A8"/>
    <w:rsid w:val="00706445"/>
    <w:rsid w:val="00732630"/>
    <w:rsid w:val="00755EEC"/>
    <w:rsid w:val="0075686E"/>
    <w:rsid w:val="00763D57"/>
    <w:rsid w:val="007974F7"/>
    <w:rsid w:val="007B04E3"/>
    <w:rsid w:val="007B378D"/>
    <w:rsid w:val="007B3CD7"/>
    <w:rsid w:val="007D2424"/>
    <w:rsid w:val="007F00C3"/>
    <w:rsid w:val="008149A3"/>
    <w:rsid w:val="008210F6"/>
    <w:rsid w:val="00823CFC"/>
    <w:rsid w:val="00835A1C"/>
    <w:rsid w:val="008D25F0"/>
    <w:rsid w:val="008E070B"/>
    <w:rsid w:val="008E12F4"/>
    <w:rsid w:val="00905BCF"/>
    <w:rsid w:val="00937A04"/>
    <w:rsid w:val="00946CFB"/>
    <w:rsid w:val="00966FF2"/>
    <w:rsid w:val="00973129"/>
    <w:rsid w:val="009741C6"/>
    <w:rsid w:val="009C0316"/>
    <w:rsid w:val="00A03CAA"/>
    <w:rsid w:val="00A2502C"/>
    <w:rsid w:val="00A26BBE"/>
    <w:rsid w:val="00A27667"/>
    <w:rsid w:val="00A40B97"/>
    <w:rsid w:val="00A62705"/>
    <w:rsid w:val="00A669B9"/>
    <w:rsid w:val="00A70B49"/>
    <w:rsid w:val="00AA479C"/>
    <w:rsid w:val="00AE3128"/>
    <w:rsid w:val="00B47681"/>
    <w:rsid w:val="00B5391D"/>
    <w:rsid w:val="00B6205F"/>
    <w:rsid w:val="00B72638"/>
    <w:rsid w:val="00BF5F93"/>
    <w:rsid w:val="00C051A5"/>
    <w:rsid w:val="00C31DF7"/>
    <w:rsid w:val="00C5264D"/>
    <w:rsid w:val="00CD5287"/>
    <w:rsid w:val="00CF2E80"/>
    <w:rsid w:val="00D257EC"/>
    <w:rsid w:val="00D421BF"/>
    <w:rsid w:val="00D610E2"/>
    <w:rsid w:val="00E609AF"/>
    <w:rsid w:val="00E7016D"/>
    <w:rsid w:val="00E83DE1"/>
    <w:rsid w:val="00EA4D5B"/>
    <w:rsid w:val="00EC0CD7"/>
    <w:rsid w:val="00EF17DA"/>
    <w:rsid w:val="00F1708B"/>
    <w:rsid w:val="00F204C5"/>
    <w:rsid w:val="00FA700C"/>
    <w:rsid w:val="00FD53A5"/>
    <w:rsid w:val="00FD5414"/>
    <w:rsid w:val="00FF0D99"/>
    <w:rsid w:val="00FF2455"/>
    <w:rsid w:val="00FF29D0"/>
    <w:rsid w:val="00FF4C1F"/>
    <w:rsid w:val="00FF6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E2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10E2"/>
    <w:pPr>
      <w:keepNext/>
      <w:snapToGrid w:val="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610E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Indent2">
    <w:name w:val="Body Text Indent 2"/>
    <w:basedOn w:val="Normal"/>
    <w:link w:val="BodyTextIndent2Char"/>
    <w:uiPriority w:val="99"/>
    <w:semiHidden/>
    <w:rsid w:val="00755EEC"/>
    <w:pPr>
      <w:ind w:left="600" w:hanging="240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55EEC"/>
    <w:rPr>
      <w:rFonts w:ascii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1C0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5</Pages>
  <Words>1127</Words>
  <Characters>6765</Characters>
  <Application>Microsoft Office Outlook</Application>
  <DocSecurity>0</DocSecurity>
  <Lines>0</Lines>
  <Paragraphs>0</Paragraphs>
  <ScaleCrop>false</ScaleCrop>
  <Company>pRIVATE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Sylwia</dc:creator>
  <cp:keywords/>
  <dc:description/>
  <cp:lastModifiedBy>leszczynska </cp:lastModifiedBy>
  <cp:revision>2</cp:revision>
  <cp:lastPrinted>2012-09-19T17:06:00Z</cp:lastPrinted>
  <dcterms:created xsi:type="dcterms:W3CDTF">2012-09-19T17:06:00Z</dcterms:created>
  <dcterms:modified xsi:type="dcterms:W3CDTF">2012-09-19T17:06:00Z</dcterms:modified>
</cp:coreProperties>
</file>